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60" w:rsidRDefault="00D42E60" w:rsidP="00D10C0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42E60" w:rsidRDefault="00D42E60" w:rsidP="00D10C0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42E60" w:rsidRDefault="00D42E60" w:rsidP="00D10C0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директора муниципального бюджетного учреждения культуры Сковородинская центральная библиотечная система</w:t>
      </w:r>
    </w:p>
    <w:p w:rsidR="00D42E60" w:rsidRDefault="00D42E60" w:rsidP="00D10C0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42E60" w:rsidRDefault="00D42E60" w:rsidP="00D10C01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01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42E60" w:rsidRDefault="00D42E60" w:rsidP="00D10C01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665"/>
        <w:gridCol w:w="2046"/>
        <w:gridCol w:w="1155"/>
        <w:gridCol w:w="1080"/>
        <w:gridCol w:w="1559"/>
        <w:gridCol w:w="1657"/>
        <w:gridCol w:w="1033"/>
        <w:gridCol w:w="1151"/>
      </w:tblGrid>
      <w:tr w:rsidR="00D42E60" w:rsidRPr="001C2DC2">
        <w:trPr>
          <w:jc w:val="center"/>
        </w:trPr>
        <w:tc>
          <w:tcPr>
            <w:tcW w:w="2802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65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Декларирован-ный годовой доход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за </w:t>
            </w:r>
            <w:r w:rsidRPr="001C2DC2">
              <w:rPr>
                <w:rFonts w:ascii="Times New Roman" w:hAnsi="Times New Roman" w:cs="Times New Roman"/>
                <w:u w:val="single"/>
              </w:rPr>
              <w:t>2013</w:t>
            </w:r>
            <w:r w:rsidRPr="001C2DC2">
              <w:rPr>
                <w:rFonts w:ascii="Times New Roman" w:hAnsi="Times New Roman" w:cs="Times New Roman"/>
              </w:rPr>
              <w:t xml:space="preserve"> год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40" w:type="dxa"/>
            <w:gridSpan w:val="4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42E60" w:rsidRPr="001C2DC2">
        <w:trPr>
          <w:trHeight w:val="505"/>
          <w:jc w:val="center"/>
        </w:trPr>
        <w:tc>
          <w:tcPr>
            <w:tcW w:w="2802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Фролова Елена Викторовна </w:t>
            </w:r>
          </w:p>
        </w:tc>
        <w:tc>
          <w:tcPr>
            <w:tcW w:w="166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380238,50</w:t>
            </w:r>
          </w:p>
        </w:tc>
        <w:tc>
          <w:tcPr>
            <w:tcW w:w="2046" w:type="dxa"/>
          </w:tcPr>
          <w:p w:rsidR="00D42E60" w:rsidRPr="001C2DC2" w:rsidRDefault="00D42E60" w:rsidP="00013E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(совместная)</w:t>
            </w: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080" w:type="dxa"/>
          </w:tcPr>
          <w:p w:rsidR="00D42E60" w:rsidRPr="001C2DC2" w:rsidRDefault="00D42E60" w:rsidP="00EE44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32,2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Супруг  </w:t>
            </w:r>
          </w:p>
        </w:tc>
        <w:tc>
          <w:tcPr>
            <w:tcW w:w="166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723695,00</w:t>
            </w:r>
          </w:p>
        </w:tc>
        <w:tc>
          <w:tcPr>
            <w:tcW w:w="2046" w:type="dxa"/>
          </w:tcPr>
          <w:p w:rsidR="00D42E60" w:rsidRPr="001C2DC2" w:rsidRDefault="00D42E60" w:rsidP="00013E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C2DC2">
              <w:rPr>
                <w:rFonts w:ascii="Times New Roman" w:hAnsi="Times New Roman" w:cs="Times New Roman"/>
              </w:rPr>
              <w:t xml:space="preserve">квартира </w:t>
            </w:r>
            <w:r>
              <w:rPr>
                <w:rFonts w:ascii="Times New Roman" w:hAnsi="Times New Roman" w:cs="Times New Roman"/>
              </w:rPr>
              <w:t>(личная)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квартира </w:t>
            </w:r>
            <w:r>
              <w:rPr>
                <w:rFonts w:ascii="Times New Roman" w:hAnsi="Times New Roman" w:cs="Times New Roman"/>
              </w:rPr>
              <w:t>(совместная)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32,2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080" w:type="dxa"/>
          </w:tcPr>
          <w:p w:rsidR="00D42E60" w:rsidRPr="001C2DC2" w:rsidRDefault="00D42E60" w:rsidP="00EE44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EE44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Легковой автомобиль  Ноnda НR-V</w:t>
            </w:r>
          </w:p>
        </w:tc>
        <w:tc>
          <w:tcPr>
            <w:tcW w:w="1657" w:type="dxa"/>
          </w:tcPr>
          <w:p w:rsidR="00D42E60" w:rsidRPr="001C2DC2" w:rsidRDefault="00D42E60" w:rsidP="00CC4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- 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  <w:p w:rsidR="00D42E60" w:rsidRPr="001C2DC2" w:rsidRDefault="00D42E60" w:rsidP="00013E8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32,2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- 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32,2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Россия</w:t>
            </w:r>
          </w:p>
        </w:tc>
      </w:tr>
    </w:tbl>
    <w:p w:rsidR="00D42E60" w:rsidRDefault="00D42E60" w:rsidP="00D10C01"/>
    <w:p w:rsidR="00D42E60" w:rsidRDefault="00D42E60" w:rsidP="00D10C01"/>
    <w:p w:rsidR="00D42E60" w:rsidRDefault="00D42E60" w:rsidP="00D10C0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КУМИ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О.А. Смердова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42E60" w:rsidRDefault="00D42E60" w:rsidP="00D10C01">
      <w:pPr>
        <w:spacing w:line="240" w:lineRule="auto"/>
        <w:rPr>
          <w:rFonts w:ascii="Times New Roman" w:hAnsi="Times New Roman" w:cs="Times New Roman"/>
        </w:rPr>
      </w:pPr>
    </w:p>
    <w:p w:rsidR="00D42E60" w:rsidRDefault="00D42E60" w:rsidP="00D10C01">
      <w:pPr>
        <w:spacing w:line="240" w:lineRule="auto"/>
        <w:rPr>
          <w:rFonts w:ascii="Times New Roman" w:hAnsi="Times New Roman" w:cs="Times New Roman"/>
        </w:rPr>
      </w:pPr>
    </w:p>
    <w:p w:rsidR="00D42E60" w:rsidRDefault="00D42E60" w:rsidP="00D10C01">
      <w:pPr>
        <w:spacing w:line="240" w:lineRule="auto"/>
        <w:rPr>
          <w:rFonts w:ascii="Times New Roman" w:hAnsi="Times New Roman" w:cs="Times New Roman"/>
        </w:rPr>
      </w:pPr>
    </w:p>
    <w:p w:rsidR="00D42E60" w:rsidRDefault="00D42E60" w:rsidP="00D10C01">
      <w:pPr>
        <w:spacing w:line="240" w:lineRule="auto"/>
        <w:rPr>
          <w:rFonts w:ascii="Times New Roman" w:hAnsi="Times New Roman" w:cs="Times New Roman"/>
        </w:rPr>
      </w:pPr>
    </w:p>
    <w:p w:rsidR="00D42E60" w:rsidRDefault="00D42E60" w:rsidP="00D10C01">
      <w:pPr>
        <w:spacing w:line="240" w:lineRule="auto"/>
      </w:pPr>
    </w:p>
    <w:p w:rsidR="00D42E60" w:rsidRDefault="00D42E60" w:rsidP="00D10C01">
      <w:pPr>
        <w:pStyle w:val="ConsPlusNonformat"/>
        <w:widowControl/>
        <w:jc w:val="center"/>
      </w:pPr>
    </w:p>
    <w:p w:rsidR="00D42E60" w:rsidRDefault="00D42E60" w:rsidP="00D10C01"/>
    <w:p w:rsidR="00D42E60" w:rsidRDefault="00D42E60" w:rsidP="00EE444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42E60" w:rsidRDefault="00D42E60" w:rsidP="00EE444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42E60" w:rsidRDefault="00D42E60" w:rsidP="00EE444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директор муниципального бюджетного  образовательного учреждения дополнительного образования детей </w:t>
      </w:r>
    </w:p>
    <w:p w:rsidR="00D42E60" w:rsidRDefault="00D42E60" w:rsidP="00EE444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«Детская школа искусств Сковородинского района» </w:t>
      </w:r>
    </w:p>
    <w:p w:rsidR="00D42E60" w:rsidRDefault="00D42E60" w:rsidP="00EE444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42E60" w:rsidRDefault="00D42E60" w:rsidP="00EE444C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01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42E60" w:rsidRDefault="00D42E60" w:rsidP="00EE444C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665"/>
        <w:gridCol w:w="2046"/>
        <w:gridCol w:w="1155"/>
        <w:gridCol w:w="1080"/>
        <w:gridCol w:w="1559"/>
        <w:gridCol w:w="1657"/>
        <w:gridCol w:w="1033"/>
        <w:gridCol w:w="1151"/>
      </w:tblGrid>
      <w:tr w:rsidR="00D42E60" w:rsidRPr="001C2DC2">
        <w:trPr>
          <w:jc w:val="center"/>
        </w:trPr>
        <w:tc>
          <w:tcPr>
            <w:tcW w:w="2802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65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Декларирован-ный годовой доход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за </w:t>
            </w:r>
            <w:r w:rsidRPr="001C2DC2">
              <w:rPr>
                <w:rFonts w:ascii="Times New Roman" w:hAnsi="Times New Roman" w:cs="Times New Roman"/>
                <w:u w:val="single"/>
              </w:rPr>
              <w:t>2013</w:t>
            </w:r>
            <w:r w:rsidRPr="001C2DC2">
              <w:rPr>
                <w:rFonts w:ascii="Times New Roman" w:hAnsi="Times New Roman" w:cs="Times New Roman"/>
              </w:rPr>
              <w:t xml:space="preserve"> год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40" w:type="dxa"/>
            <w:gridSpan w:val="4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42E60" w:rsidRPr="001C2DC2">
        <w:trPr>
          <w:trHeight w:val="505"/>
          <w:jc w:val="center"/>
        </w:trPr>
        <w:tc>
          <w:tcPr>
            <w:tcW w:w="2802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Жилина Олеся Ивановна </w:t>
            </w:r>
          </w:p>
        </w:tc>
        <w:tc>
          <w:tcPr>
            <w:tcW w:w="166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590198,58</w:t>
            </w:r>
          </w:p>
        </w:tc>
        <w:tc>
          <w:tcPr>
            <w:tcW w:w="2046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080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Легковой автомобиль  Ноnda СRV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Супруг  </w:t>
            </w:r>
          </w:p>
        </w:tc>
        <w:tc>
          <w:tcPr>
            <w:tcW w:w="166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164337,50</w:t>
            </w:r>
          </w:p>
        </w:tc>
        <w:tc>
          <w:tcPr>
            <w:tcW w:w="2046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гараж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080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-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- 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            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42E60" w:rsidRDefault="00D42E60" w:rsidP="00EE444C"/>
    <w:p w:rsidR="00D42E60" w:rsidRDefault="00D42E60" w:rsidP="00EE444C"/>
    <w:p w:rsidR="00D42E60" w:rsidRDefault="00D42E60" w:rsidP="00EE444C">
      <w:pPr>
        <w:spacing w:line="240" w:lineRule="auto"/>
      </w:pPr>
      <w:r>
        <w:rPr>
          <w:rFonts w:ascii="Times New Roman" w:hAnsi="Times New Roman" w:cs="Times New Roman"/>
        </w:rPr>
        <w:t xml:space="preserve">Председатель КУМИ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О.А. Смердова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42E60" w:rsidRDefault="00D42E60" w:rsidP="00EE444C">
      <w:pPr>
        <w:pStyle w:val="ConsPlusNonformat"/>
        <w:widowControl/>
        <w:jc w:val="center"/>
      </w:pPr>
    </w:p>
    <w:p w:rsidR="00D42E60" w:rsidRDefault="00D42E60"/>
    <w:p w:rsidR="00D42E60" w:rsidRDefault="00D42E60"/>
    <w:p w:rsidR="00D42E60" w:rsidRDefault="00D42E60"/>
    <w:p w:rsidR="00D42E60" w:rsidRDefault="00D42E60"/>
    <w:p w:rsidR="00D42E60" w:rsidRDefault="00D42E60"/>
    <w:p w:rsidR="00D42E60" w:rsidRDefault="00D42E60"/>
    <w:p w:rsidR="00D42E60" w:rsidRDefault="00D42E60" w:rsidP="00B1378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42E60" w:rsidRDefault="00D42E60" w:rsidP="00B1378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42E60" w:rsidRDefault="00D42E60" w:rsidP="00B1378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директор муниципального бюджетного  учреждения культуры </w:t>
      </w:r>
    </w:p>
    <w:p w:rsidR="00D42E60" w:rsidRDefault="00D42E60" w:rsidP="00B1378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«Сковородинский районный культурно-методический центр» </w:t>
      </w:r>
    </w:p>
    <w:p w:rsidR="00D42E60" w:rsidRDefault="00D42E60" w:rsidP="00B1378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42E60" w:rsidRDefault="00D42E60" w:rsidP="00B1378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01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42E60" w:rsidRDefault="00D42E60" w:rsidP="00B13784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665"/>
        <w:gridCol w:w="2046"/>
        <w:gridCol w:w="1155"/>
        <w:gridCol w:w="1080"/>
        <w:gridCol w:w="1559"/>
        <w:gridCol w:w="1657"/>
        <w:gridCol w:w="1033"/>
        <w:gridCol w:w="1151"/>
      </w:tblGrid>
      <w:tr w:rsidR="00D42E60" w:rsidRPr="001C2DC2">
        <w:trPr>
          <w:jc w:val="center"/>
        </w:trPr>
        <w:tc>
          <w:tcPr>
            <w:tcW w:w="2802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65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Декларирован-ный годовой доход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за </w:t>
            </w:r>
            <w:r w:rsidRPr="001C2DC2">
              <w:rPr>
                <w:rFonts w:ascii="Times New Roman" w:hAnsi="Times New Roman" w:cs="Times New Roman"/>
                <w:u w:val="single"/>
              </w:rPr>
              <w:t>2013</w:t>
            </w:r>
            <w:r w:rsidRPr="001C2DC2">
              <w:rPr>
                <w:rFonts w:ascii="Times New Roman" w:hAnsi="Times New Roman" w:cs="Times New Roman"/>
              </w:rPr>
              <w:t xml:space="preserve"> год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40" w:type="dxa"/>
            <w:gridSpan w:val="4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42E60" w:rsidRPr="001C2DC2">
        <w:trPr>
          <w:trHeight w:val="505"/>
          <w:jc w:val="center"/>
        </w:trPr>
        <w:tc>
          <w:tcPr>
            <w:tcW w:w="2802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Матюшина Эльвира Евгеньевна 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9C4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537000,01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14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14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14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144D2C">
            <w:pPr>
              <w:jc w:val="center"/>
            </w:pPr>
            <w:r w:rsidRPr="001C2DC2"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9C42C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2DC2">
              <w:rPr>
                <w:rFonts w:ascii="Times New Roman" w:hAnsi="Times New Roman" w:cs="Times New Roman"/>
                <w:lang w:val="en-US"/>
              </w:rPr>
              <w:t>67856</w:t>
            </w:r>
            <w:r w:rsidRPr="001C2DC2">
              <w:rPr>
                <w:rFonts w:ascii="Times New Roman" w:hAnsi="Times New Roman" w:cs="Times New Roman"/>
              </w:rPr>
              <w:t>,</w:t>
            </w:r>
            <w:r w:rsidRPr="001C2DC2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14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14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14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</w:tcPr>
          <w:p w:rsidR="00D42E60" w:rsidRPr="001C2DC2" w:rsidRDefault="00D42E60" w:rsidP="00144D2C">
            <w:pPr>
              <w:jc w:val="center"/>
            </w:pPr>
            <w:r w:rsidRPr="001C2DC2">
              <w:rPr>
                <w:rFonts w:ascii="Times New Roman" w:hAnsi="Times New Roman" w:cs="Times New Roman"/>
              </w:rPr>
              <w:t>41,3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42E60" w:rsidRDefault="00D42E60" w:rsidP="00B13784"/>
    <w:p w:rsidR="00D42E60" w:rsidRDefault="00D42E60" w:rsidP="00B13784"/>
    <w:p w:rsidR="00D42E60" w:rsidRDefault="00D42E60" w:rsidP="00B13784">
      <w:pPr>
        <w:spacing w:line="240" w:lineRule="auto"/>
      </w:pPr>
      <w:r>
        <w:rPr>
          <w:rFonts w:ascii="Times New Roman" w:hAnsi="Times New Roman" w:cs="Times New Roman"/>
        </w:rPr>
        <w:t xml:space="preserve">Председатель КУМИ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О.А. Смердова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42E60" w:rsidRDefault="00D42E60"/>
    <w:p w:rsidR="00D42E60" w:rsidRDefault="00D42E60"/>
    <w:p w:rsidR="00D42E60" w:rsidRDefault="00D42E60"/>
    <w:p w:rsidR="00D42E60" w:rsidRDefault="00D42E60"/>
    <w:p w:rsidR="00D42E60" w:rsidRDefault="00D42E60"/>
    <w:p w:rsidR="00D42E60" w:rsidRDefault="00D42E60"/>
    <w:p w:rsidR="00D42E60" w:rsidRDefault="00D42E60"/>
    <w:p w:rsidR="00D42E60" w:rsidRDefault="00D42E60"/>
    <w:p w:rsidR="00D42E60" w:rsidRDefault="00D42E60" w:rsidP="00A46BE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Сведения</w:t>
      </w:r>
    </w:p>
    <w:p w:rsidR="00D42E60" w:rsidRDefault="00D42E60" w:rsidP="00A46BE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 доходах, имуществе и обязательствах имущественного характера</w:t>
      </w:r>
    </w:p>
    <w:p w:rsidR="00D42E60" w:rsidRDefault="00D42E60" w:rsidP="00A46BE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директор муниципального бюджетного  учреждения культуры </w:t>
      </w:r>
    </w:p>
    <w:p w:rsidR="00D42E60" w:rsidRDefault="00D42E60" w:rsidP="00A46BE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«Сковородинский районный краеведческий музей имени П.А. Флоренского» </w:t>
      </w:r>
    </w:p>
    <w:p w:rsidR="00D42E60" w:rsidRDefault="00D42E60" w:rsidP="00A46BE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(полное наименование должности с указанием исполнительного органа муниципальной власти района)</w:t>
      </w:r>
    </w:p>
    <w:p w:rsidR="00D42E60" w:rsidRDefault="00D42E60" w:rsidP="00A46BE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за период с 01 января по 31 декабря 20</w:t>
      </w:r>
      <w:r>
        <w:rPr>
          <w:rFonts w:ascii="Times New Roman" w:hAnsi="Times New Roman" w:cs="Times New Roman"/>
          <w:sz w:val="22"/>
          <w:szCs w:val="22"/>
          <w:u w:val="single"/>
        </w:rPr>
        <w:t>13</w:t>
      </w:r>
      <w:r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D42E60" w:rsidRDefault="00D42E60" w:rsidP="00A46BE4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665"/>
        <w:gridCol w:w="2046"/>
        <w:gridCol w:w="1155"/>
        <w:gridCol w:w="1080"/>
        <w:gridCol w:w="1559"/>
        <w:gridCol w:w="1657"/>
        <w:gridCol w:w="1033"/>
        <w:gridCol w:w="1151"/>
      </w:tblGrid>
      <w:tr w:rsidR="00D42E60" w:rsidRPr="001C2DC2">
        <w:trPr>
          <w:jc w:val="center"/>
        </w:trPr>
        <w:tc>
          <w:tcPr>
            <w:tcW w:w="2802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65" w:type="dxa"/>
            <w:vMerge w:val="restart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Декларирован-ный годовой доход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за </w:t>
            </w:r>
            <w:r w:rsidRPr="001C2DC2">
              <w:rPr>
                <w:rFonts w:ascii="Times New Roman" w:hAnsi="Times New Roman" w:cs="Times New Roman"/>
                <w:u w:val="single"/>
              </w:rPr>
              <w:t>2013</w:t>
            </w:r>
            <w:r w:rsidRPr="001C2DC2">
              <w:rPr>
                <w:rFonts w:ascii="Times New Roman" w:hAnsi="Times New Roman" w:cs="Times New Roman"/>
              </w:rPr>
              <w:t xml:space="preserve"> год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40" w:type="dxa"/>
            <w:gridSpan w:val="4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1" w:type="dxa"/>
            <w:gridSpan w:val="3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Перечень объектов недвижимого  имущества, находящихся      в пользовании</w:t>
            </w:r>
          </w:p>
        </w:tc>
      </w:tr>
      <w:tr w:rsidR="00D42E60" w:rsidRPr="001C2DC2">
        <w:trPr>
          <w:trHeight w:val="505"/>
          <w:jc w:val="center"/>
        </w:trPr>
        <w:tc>
          <w:tcPr>
            <w:tcW w:w="2802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5" w:type="dxa"/>
            <w:vMerge/>
            <w:vAlign w:val="center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6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55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080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59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1657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033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площадь</w:t>
            </w:r>
          </w:p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151" w:type="dxa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02C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 xml:space="preserve">Глущенко Татьяна Александровна 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A46B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310182,54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7" w:type="dxa"/>
            <w:vAlign w:val="center"/>
          </w:tcPr>
          <w:p w:rsidR="00D42E60" w:rsidRPr="001C2DC2" w:rsidRDefault="00D42E60" w:rsidP="00A46B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33" w:type="dxa"/>
          </w:tcPr>
          <w:p w:rsidR="00D42E60" w:rsidRPr="001C2DC2" w:rsidRDefault="00D42E60" w:rsidP="00A46B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1301,0</w:t>
            </w:r>
          </w:p>
        </w:tc>
        <w:tc>
          <w:tcPr>
            <w:tcW w:w="1151" w:type="dxa"/>
          </w:tcPr>
          <w:p w:rsidR="00D42E60" w:rsidRPr="001C2DC2" w:rsidRDefault="00D42E60" w:rsidP="00A46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  <w:p w:rsidR="00D42E60" w:rsidRPr="001C2DC2" w:rsidRDefault="00D42E60" w:rsidP="00A46B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2E60" w:rsidRPr="001C2DC2">
        <w:trPr>
          <w:jc w:val="center"/>
        </w:trPr>
        <w:tc>
          <w:tcPr>
            <w:tcW w:w="2802" w:type="dxa"/>
          </w:tcPr>
          <w:p w:rsidR="00D42E60" w:rsidRPr="001C2DC2" w:rsidRDefault="00D42E60" w:rsidP="00A46B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65" w:type="dxa"/>
            <w:vAlign w:val="center"/>
          </w:tcPr>
          <w:p w:rsidR="00D42E60" w:rsidRPr="001C2DC2" w:rsidRDefault="00D42E60" w:rsidP="00A46B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542590,50</w:t>
            </w:r>
          </w:p>
        </w:tc>
        <w:tc>
          <w:tcPr>
            <w:tcW w:w="2046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5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0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C2DC2">
              <w:rPr>
                <w:rFonts w:ascii="Times New Roman" w:hAnsi="Times New Roman" w:cs="Times New Roman"/>
              </w:rPr>
              <w:t xml:space="preserve">Грузовой автомобиль </w:t>
            </w:r>
            <w:r w:rsidRPr="001C2DC2">
              <w:rPr>
                <w:rFonts w:ascii="Times New Roman" w:hAnsi="Times New Roman" w:cs="Times New Roman"/>
                <w:lang w:val="en-US"/>
              </w:rPr>
              <w:t>Mazda Titan</w:t>
            </w:r>
          </w:p>
        </w:tc>
        <w:tc>
          <w:tcPr>
            <w:tcW w:w="1657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33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49,3</w:t>
            </w:r>
          </w:p>
        </w:tc>
        <w:tc>
          <w:tcPr>
            <w:tcW w:w="1151" w:type="dxa"/>
            <w:vAlign w:val="center"/>
          </w:tcPr>
          <w:p w:rsidR="00D42E60" w:rsidRPr="001C2DC2" w:rsidRDefault="00D42E60" w:rsidP="00A02CF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2DC2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D42E60" w:rsidRDefault="00D42E60" w:rsidP="00A46BE4"/>
    <w:p w:rsidR="00D42E60" w:rsidRDefault="00D42E60" w:rsidP="00A46BE4"/>
    <w:p w:rsidR="00D42E60" w:rsidRDefault="00D42E60" w:rsidP="00A46BE4">
      <w:pPr>
        <w:spacing w:line="240" w:lineRule="auto"/>
      </w:pPr>
      <w:r>
        <w:rPr>
          <w:rFonts w:ascii="Times New Roman" w:hAnsi="Times New Roman" w:cs="Times New Roman"/>
        </w:rPr>
        <w:t xml:space="preserve">Председатель КУМИ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О.А. Смердова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D42E60" w:rsidRDefault="00D42E60" w:rsidP="00A46BE4"/>
    <w:p w:rsidR="00D42E60" w:rsidRDefault="00D42E60"/>
    <w:sectPr w:rsidR="00D42E60" w:rsidSect="00CD3E26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C01"/>
    <w:rsid w:val="00013E83"/>
    <w:rsid w:val="00144D2C"/>
    <w:rsid w:val="001C2DC2"/>
    <w:rsid w:val="00315BBB"/>
    <w:rsid w:val="003478EC"/>
    <w:rsid w:val="003A23FA"/>
    <w:rsid w:val="003C7A30"/>
    <w:rsid w:val="00544441"/>
    <w:rsid w:val="00960115"/>
    <w:rsid w:val="009C42CC"/>
    <w:rsid w:val="00A02CFC"/>
    <w:rsid w:val="00A46BE4"/>
    <w:rsid w:val="00B13784"/>
    <w:rsid w:val="00B765F1"/>
    <w:rsid w:val="00CC4FC6"/>
    <w:rsid w:val="00CD3E26"/>
    <w:rsid w:val="00D10C01"/>
    <w:rsid w:val="00D17FDB"/>
    <w:rsid w:val="00D42E60"/>
    <w:rsid w:val="00D54E8F"/>
    <w:rsid w:val="00ED4A91"/>
    <w:rsid w:val="00EE444C"/>
    <w:rsid w:val="00F3141C"/>
    <w:rsid w:val="00F90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3C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0C0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169</TotalTime>
  <Pages>4</Pages>
  <Words>608</Words>
  <Characters>3469</Characters>
  <Application>Microsoft Office Outlook</Application>
  <DocSecurity>0</DocSecurity>
  <Lines>0</Lines>
  <Paragraphs>0</Paragraphs>
  <ScaleCrop>false</ScaleCrop>
  <Company>администрация Сковородинского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KUMI</cp:lastModifiedBy>
  <cp:revision>9</cp:revision>
  <dcterms:created xsi:type="dcterms:W3CDTF">2014-05-22T00:36:00Z</dcterms:created>
  <dcterms:modified xsi:type="dcterms:W3CDTF">2014-05-26T23:30:00Z</dcterms:modified>
</cp:coreProperties>
</file>